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CF" w:rsidRDefault="007854CF">
      <w:pPr>
        <w:jc w:val="center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初试自命题考试大纲</w:t>
      </w: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71"/>
        <w:gridCol w:w="3240"/>
        <w:gridCol w:w="1423"/>
        <w:gridCol w:w="2897"/>
      </w:tblGrid>
      <w:tr w:rsidR="007854CF">
        <w:tc>
          <w:tcPr>
            <w:tcW w:w="2471" w:type="dxa"/>
          </w:tcPr>
          <w:p w:rsidR="007854CF" w:rsidRDefault="007854CF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科目名称</w:t>
            </w:r>
          </w:p>
        </w:tc>
        <w:tc>
          <w:tcPr>
            <w:tcW w:w="3240" w:type="dxa"/>
          </w:tcPr>
          <w:p w:rsidR="007854CF" w:rsidRDefault="007854CF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测控技术基础</w:t>
            </w:r>
          </w:p>
        </w:tc>
        <w:tc>
          <w:tcPr>
            <w:tcW w:w="1423" w:type="dxa"/>
          </w:tcPr>
          <w:p w:rsidR="007854CF" w:rsidRDefault="007854CF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科目代码</w:t>
            </w:r>
          </w:p>
        </w:tc>
        <w:tc>
          <w:tcPr>
            <w:tcW w:w="2897" w:type="dxa"/>
          </w:tcPr>
          <w:p w:rsidR="007854CF" w:rsidRDefault="007854CF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802</w:t>
            </w:r>
          </w:p>
        </w:tc>
      </w:tr>
      <w:tr w:rsidR="007854CF">
        <w:tc>
          <w:tcPr>
            <w:tcW w:w="10031" w:type="dxa"/>
            <w:gridSpan w:val="4"/>
          </w:tcPr>
          <w:p w:rsidR="007854CF" w:rsidRDefault="007854CF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一、考试范围及要点</w:t>
            </w:r>
          </w:p>
        </w:tc>
      </w:tr>
      <w:tr w:rsidR="007854CF">
        <w:tc>
          <w:tcPr>
            <w:tcW w:w="10031" w:type="dxa"/>
            <w:gridSpan w:val="4"/>
          </w:tcPr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一、传感器原理部分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、传感器基本概念：传感器的定义、组成、分类、作用及发展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、传感器的一般特性：传感器的静态特性、动态特性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、应变式传感器：金属应变式传感器、压阻式传感器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  <w:r>
              <w:rPr>
                <w:rFonts w:ascii="宋体" w:hAnsi="宋体" w:cs="宋体" w:hint="eastAsia"/>
              </w:rPr>
              <w:t>、电容式传感器：工作原理、分类、测量电路及应用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、电感式传感器：自感式传感器、差动变压器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</w:t>
            </w:r>
            <w:r>
              <w:rPr>
                <w:rFonts w:ascii="宋体" w:hAnsi="宋体" w:cs="宋体" w:hint="eastAsia"/>
              </w:rPr>
              <w:t>、压电式传感器：压电效应、压电材料、压电式传感器的测量电路及应用</w:t>
            </w:r>
            <w:bookmarkStart w:id="0" w:name="_GoBack"/>
            <w:bookmarkEnd w:id="0"/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7</w:t>
            </w:r>
            <w:r>
              <w:rPr>
                <w:rFonts w:ascii="宋体" w:hAnsi="宋体" w:cs="宋体" w:hint="eastAsia"/>
              </w:rPr>
              <w:t>、数字式传感器：码盘式传感器、光栅传感器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8</w:t>
            </w:r>
            <w:r>
              <w:rPr>
                <w:rFonts w:ascii="宋体" w:hAnsi="宋体" w:cs="宋体" w:hint="eastAsia"/>
              </w:rPr>
              <w:t>、热电式传感器：热电偶、热电阻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二、自动控制理论部分</w:t>
            </w:r>
          </w:p>
          <w:p w:rsidR="007854CF" w:rsidRDefault="007854CF">
            <w:pPr>
              <w:pStyle w:val="HTMLPreformatted"/>
              <w:spacing w:line="400" w:lineRule="exact"/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cs="宋体" w:hint="eastAsia"/>
              </w:rPr>
              <w:t>自动控制的一般概念：自动控制系统的工作原理；控制系统的组成；开环控制和闭环控制的概念；对控制性能的基本要求。</w:t>
            </w:r>
            <w:r>
              <w:t xml:space="preserve"> </w:t>
            </w:r>
          </w:p>
          <w:p w:rsidR="007854CF" w:rsidRDefault="007854CF">
            <w:pPr>
              <w:pStyle w:val="HTMLPreformatted"/>
              <w:spacing w:line="400" w:lineRule="exact"/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cs="宋体" w:hint="eastAsia"/>
              </w:rPr>
              <w:t>自动控制系统的数学模型：控制系统的数学模型的基本概念；微分方程一般建立方法；传递函数的定义、性质及求取，方块图的建立和化简规则。知识点为：传递函数的定义和性质，典型环节的传递函数，方块图的建立，方块图的化简，自动控制系统的传递函数的求取。</w:t>
            </w:r>
            <w:r>
              <w:t xml:space="preserve"> </w:t>
            </w:r>
          </w:p>
          <w:p w:rsidR="007854CF" w:rsidRDefault="007854CF">
            <w:pPr>
              <w:pStyle w:val="HTMLPreformatted"/>
              <w:spacing w:line="400" w:lineRule="exact"/>
            </w:pPr>
            <w:r>
              <w:t>3</w:t>
            </w:r>
            <w:r>
              <w:rPr>
                <w:rFonts w:cs="宋体" w:hint="eastAsia"/>
              </w:rPr>
              <w:t>、自动控制系统的时域分析方法：了解和掌握经典控制理论最基本的方法之一时域分析法，能够用该方法分析控制系统的控制性能（包括稳定性，快速性和稳态精度）。知识点为：典型控制过程及性能指标，一阶系统、二阶系统时间响应分析及指标计算，稳定性与代数判据，稳态误差分析。</w:t>
            </w:r>
            <w:r>
              <w:t xml:space="preserve"> </w:t>
            </w:r>
          </w:p>
          <w:p w:rsidR="007854CF" w:rsidRDefault="007854CF">
            <w:pPr>
              <w:pStyle w:val="HTMLPreformatted"/>
              <w:spacing w:line="400" w:lineRule="exact"/>
              <w:rPr>
                <w:rFonts w:ascii="宋体" w:cs="Times New Roman"/>
              </w:rPr>
            </w:pPr>
            <w:r>
              <w:t>4</w:t>
            </w:r>
            <w:r>
              <w:rPr>
                <w:rFonts w:cs="宋体" w:hint="eastAsia"/>
              </w:rPr>
              <w:t>、自动控制系统的频域分析方法：频率特性的概念，要求掌握系统和环节的幅相频率特性和对数频率特性的画法，并能通过频率特性分析控制系统的控制性能。知识点为：典型环节的频率特性，系统开环频率特性，乃奎斯特稳定判据及对数稳定判据，稳定裕度及计算，系统闭环频率特性。</w:t>
            </w:r>
          </w:p>
        </w:tc>
      </w:tr>
      <w:tr w:rsidR="007854CF">
        <w:tc>
          <w:tcPr>
            <w:tcW w:w="10031" w:type="dxa"/>
            <w:gridSpan w:val="4"/>
          </w:tcPr>
          <w:p w:rsidR="007854CF" w:rsidRDefault="007854CF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二、考试形式及试卷结构</w:t>
            </w:r>
          </w:p>
        </w:tc>
      </w:tr>
      <w:tr w:rsidR="007854CF">
        <w:tc>
          <w:tcPr>
            <w:tcW w:w="10031" w:type="dxa"/>
            <w:gridSpan w:val="4"/>
          </w:tcPr>
          <w:p w:rsidR="007854CF" w:rsidRDefault="007854CF" w:rsidP="007854CF">
            <w:pPr>
              <w:pStyle w:val="HTMLPreformatted"/>
              <w:spacing w:line="330" w:lineRule="atLeast"/>
              <w:ind w:firstLineChars="150" w:firstLine="316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考试形式：闭卷笔试。试卷结构：选择题、填空题、简答题、计算分析题</w:t>
            </w:r>
          </w:p>
        </w:tc>
      </w:tr>
      <w:tr w:rsidR="007854CF">
        <w:tc>
          <w:tcPr>
            <w:tcW w:w="10031" w:type="dxa"/>
            <w:gridSpan w:val="4"/>
          </w:tcPr>
          <w:p w:rsidR="007854CF" w:rsidRDefault="007854CF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参考书目：</w:t>
            </w:r>
          </w:p>
        </w:tc>
      </w:tr>
      <w:tr w:rsidR="007854CF">
        <w:tc>
          <w:tcPr>
            <w:tcW w:w="10031" w:type="dxa"/>
            <w:gridSpan w:val="4"/>
          </w:tcPr>
          <w:p w:rsidR="007854CF" w:rsidRDefault="007854CF" w:rsidP="007854CF">
            <w:pPr>
              <w:spacing w:line="500" w:lineRule="exact"/>
              <w:ind w:firstLineChars="2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《控制工程基础》（第三版）孔祥东主编，机械工业出版社；</w:t>
            </w:r>
          </w:p>
          <w:p w:rsidR="007854CF" w:rsidRDefault="007854CF" w:rsidP="007854CF">
            <w:pPr>
              <w:spacing w:line="500" w:lineRule="exact"/>
              <w:ind w:firstLineChars="200" w:firstLine="31680"/>
              <w:rPr>
                <w:rFonts w:ascii="宋体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《传感器原理及应用》，王化祥等编著，天津大学出版社，</w:t>
            </w:r>
            <w:r>
              <w:rPr>
                <w:color w:val="000000"/>
                <w:sz w:val="24"/>
                <w:szCs w:val="24"/>
              </w:rPr>
              <w:t>2014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年</w:t>
            </w:r>
          </w:p>
        </w:tc>
      </w:tr>
    </w:tbl>
    <w:p w:rsidR="007854CF" w:rsidRDefault="007854CF"/>
    <w:sectPr w:rsidR="007854CF" w:rsidSect="00E82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4CF" w:rsidRDefault="007854CF" w:rsidP="00324D24">
      <w:r>
        <w:separator/>
      </w:r>
    </w:p>
  </w:endnote>
  <w:endnote w:type="continuationSeparator" w:id="0">
    <w:p w:rsidR="007854CF" w:rsidRDefault="007854CF" w:rsidP="0032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4CF" w:rsidRDefault="007854CF" w:rsidP="00324D24">
      <w:r>
        <w:separator/>
      </w:r>
    </w:p>
  </w:footnote>
  <w:footnote w:type="continuationSeparator" w:id="0">
    <w:p w:rsidR="007854CF" w:rsidRDefault="007854CF" w:rsidP="00324D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874"/>
    <w:rsid w:val="00084D80"/>
    <w:rsid w:val="000F31C3"/>
    <w:rsid w:val="001A0C83"/>
    <w:rsid w:val="001C6AB6"/>
    <w:rsid w:val="001E22BE"/>
    <w:rsid w:val="002373D3"/>
    <w:rsid w:val="003047DE"/>
    <w:rsid w:val="00324D24"/>
    <w:rsid w:val="003317EC"/>
    <w:rsid w:val="00486D7A"/>
    <w:rsid w:val="005E7840"/>
    <w:rsid w:val="00621A26"/>
    <w:rsid w:val="006F329E"/>
    <w:rsid w:val="007854CF"/>
    <w:rsid w:val="007E5874"/>
    <w:rsid w:val="00A4036F"/>
    <w:rsid w:val="00C53C2D"/>
    <w:rsid w:val="00E3058B"/>
    <w:rsid w:val="00E82CF0"/>
    <w:rsid w:val="00EC3D0E"/>
    <w:rsid w:val="5001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CF0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82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82CF0"/>
    <w:rPr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E82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2CF0"/>
    <w:rPr>
      <w:kern w:val="2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E82C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82CF0"/>
    <w:rPr>
      <w:rFonts w:ascii="Courier New" w:hAnsi="Courier New" w:cs="Courier New"/>
      <w:kern w:val="2"/>
    </w:rPr>
  </w:style>
  <w:style w:type="character" w:customStyle="1" w:styleId="HTMLChar">
    <w:name w:val="HTML 预设格式 Char"/>
    <w:basedOn w:val="DefaultParagraphFont"/>
    <w:link w:val="HTMLPreformatted"/>
    <w:uiPriority w:val="99"/>
    <w:locked/>
    <w:rsid w:val="00E82CF0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122</Words>
  <Characters>699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自命题考试大纲样式</dc:title>
  <dc:subject/>
  <dc:creator>Microsoft</dc:creator>
  <cp:keywords/>
  <dc:description/>
  <cp:lastModifiedBy>ly</cp:lastModifiedBy>
  <cp:revision>5</cp:revision>
  <dcterms:created xsi:type="dcterms:W3CDTF">2017-07-07T07:04:00Z</dcterms:created>
  <dcterms:modified xsi:type="dcterms:W3CDTF">2018-07-21T02:11:00Z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